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76"/>
      </w:tblGrid>
      <w:tr w:rsidR="00974727">
        <w:tc>
          <w:tcPr>
            <w:tcW w:w="4076" w:type="dxa"/>
            <w:tcBorders>
              <w:top w:val="nil"/>
              <w:left w:val="nil"/>
              <w:bottom w:val="nil"/>
              <w:right w:val="nil"/>
            </w:tcBorders>
          </w:tcPr>
          <w:p w:rsidR="00974727" w:rsidRPr="00194B9C" w:rsidRDefault="00974727" w:rsidP="00EF20A8">
            <w:pPr>
              <w:spacing w:after="0" w:line="240" w:lineRule="auto"/>
              <w:rPr>
                <w:rFonts w:ascii="Times New Roman" w:hAnsi="Times New Roman" w:cs="Times New Roman"/>
              </w:rPr>
            </w:pPr>
            <w:r w:rsidRPr="00194B9C">
              <w:rPr>
                <w:rFonts w:ascii="Times New Roman" w:hAnsi="Times New Roman" w:cs="Times New Roman"/>
              </w:rPr>
              <w:t xml:space="preserve"> </w:t>
            </w:r>
          </w:p>
        </w:tc>
      </w:tr>
    </w:tbl>
    <w:p w:rsidR="00974727" w:rsidRPr="00194B9C" w:rsidRDefault="00974727" w:rsidP="00532C51">
      <w:pPr>
        <w:spacing w:after="0" w:line="240" w:lineRule="auto"/>
        <w:ind w:left="4680"/>
        <w:rPr>
          <w:rFonts w:ascii="Times New Roman" w:hAnsi="Times New Roman" w:cs="Times New Roman"/>
        </w:rPr>
      </w:pPr>
      <w:bookmarkStart w:id="0" w:name="_GoBack"/>
      <w:bookmarkEnd w:id="0"/>
      <w:r w:rsidRPr="00194B9C">
        <w:rPr>
          <w:rFonts w:ascii="Times New Roman" w:hAnsi="Times New Roman" w:cs="Times New Roman"/>
        </w:rPr>
        <w:t xml:space="preserve">Приложение </w:t>
      </w:r>
      <w:r>
        <w:rPr>
          <w:rFonts w:ascii="Times New Roman" w:hAnsi="Times New Roman" w:cs="Times New Roman"/>
        </w:rPr>
        <w:t xml:space="preserve">№ </w:t>
      </w:r>
      <w:r w:rsidRPr="00194B9C">
        <w:rPr>
          <w:rFonts w:ascii="Times New Roman" w:hAnsi="Times New Roman" w:cs="Times New Roman"/>
        </w:rPr>
        <w:t>5</w:t>
      </w:r>
    </w:p>
    <w:p w:rsidR="00974727" w:rsidRPr="0063700D" w:rsidRDefault="00974727" w:rsidP="00532C51">
      <w:pPr>
        <w:autoSpaceDE w:val="0"/>
        <w:autoSpaceDN w:val="0"/>
        <w:adjustRightInd w:val="0"/>
        <w:spacing w:after="0" w:line="240" w:lineRule="auto"/>
        <w:ind w:left="4680"/>
        <w:jc w:val="both"/>
        <w:rPr>
          <w:rFonts w:ascii="Times New Roman" w:hAnsi="Times New Roman" w:cs="Times New Roman"/>
          <w:sz w:val="28"/>
          <w:szCs w:val="28"/>
        </w:rPr>
      </w:pPr>
      <w:r w:rsidRPr="00194B9C">
        <w:rPr>
          <w:rFonts w:ascii="Times New Roman" w:hAnsi="Times New Roman" w:cs="Times New Roman"/>
        </w:rPr>
        <w:t>к  Инструкции на рабочее место работника многофункционального центра предоставления государственных и муниципальных услуг, участвующего в предоставлении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974727" w:rsidRPr="0063700D" w:rsidRDefault="00974727" w:rsidP="00B17D3E">
      <w:pPr>
        <w:autoSpaceDE w:val="0"/>
        <w:autoSpaceDN w:val="0"/>
        <w:adjustRightInd w:val="0"/>
        <w:spacing w:after="0" w:line="240" w:lineRule="auto"/>
        <w:jc w:val="center"/>
        <w:rPr>
          <w:rFonts w:ascii="Times New Roman" w:hAnsi="Times New Roman" w:cs="Times New Roman"/>
          <w:sz w:val="28"/>
          <w:szCs w:val="28"/>
        </w:rPr>
      </w:pPr>
      <w:r w:rsidRPr="0063700D">
        <w:rPr>
          <w:rFonts w:ascii="Times New Roman" w:hAnsi="Times New Roman" w:cs="Times New Roman"/>
          <w:sz w:val="28"/>
          <w:szCs w:val="28"/>
        </w:rPr>
        <w:t xml:space="preserve">Основания для отказа в предоставлении налоговым органом </w:t>
      </w:r>
      <w:r>
        <w:rPr>
          <w:rFonts w:ascii="Times New Roman" w:hAnsi="Times New Roman" w:cs="Times New Roman"/>
          <w:sz w:val="28"/>
          <w:szCs w:val="28"/>
        </w:rPr>
        <w:t xml:space="preserve"> </w:t>
      </w:r>
      <w:r>
        <w:rPr>
          <w:rFonts w:ascii="Times New Roman" w:hAnsi="Times New Roman" w:cs="Times New Roman"/>
          <w:sz w:val="28"/>
          <w:szCs w:val="28"/>
        </w:rPr>
        <w:br/>
      </w:r>
      <w:r w:rsidRPr="0063700D">
        <w:rPr>
          <w:rFonts w:ascii="Times New Roman" w:hAnsi="Times New Roman" w:cs="Times New Roman"/>
          <w:sz w:val="28"/>
          <w:szCs w:val="28"/>
        </w:rPr>
        <w:t>государственной услуги по государственной регистрации</w:t>
      </w:r>
    </w:p>
    <w:p w:rsidR="00974727" w:rsidRPr="0063700D" w:rsidRDefault="00974727" w:rsidP="0063700D">
      <w:pPr>
        <w:autoSpaceDE w:val="0"/>
        <w:autoSpaceDN w:val="0"/>
        <w:adjustRightInd w:val="0"/>
        <w:spacing w:after="0" w:line="240" w:lineRule="auto"/>
        <w:ind w:firstLine="709"/>
        <w:jc w:val="both"/>
        <w:rPr>
          <w:rFonts w:ascii="Times New Roman" w:hAnsi="Times New Roman" w:cs="Times New Roman"/>
          <w:sz w:val="28"/>
          <w:szCs w:val="28"/>
        </w:rPr>
      </w:pPr>
    </w:p>
    <w:p w:rsidR="00974727" w:rsidRPr="0063700D"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sidRPr="0063700D">
        <w:rPr>
          <w:rFonts w:ascii="Times New Roman" w:hAnsi="Times New Roman" w:cs="Times New Roman"/>
          <w:sz w:val="28"/>
          <w:szCs w:val="28"/>
        </w:rPr>
        <w:t>Отказ в государственной регистрации</w:t>
      </w:r>
      <w:r w:rsidRPr="00F6267E">
        <w:rPr>
          <w:rFonts w:ascii="Times New Roman" w:hAnsi="Times New Roman" w:cs="Times New Roman"/>
          <w:sz w:val="28"/>
          <w:szCs w:val="28"/>
        </w:rPr>
        <w:t xml:space="preserve"> </w:t>
      </w:r>
      <w:r w:rsidRPr="0063700D">
        <w:rPr>
          <w:rFonts w:ascii="Times New Roman" w:hAnsi="Times New Roman" w:cs="Times New Roman"/>
          <w:sz w:val="28"/>
          <w:szCs w:val="28"/>
        </w:rPr>
        <w:t xml:space="preserve">в соответствии пунктом 1 статьи 23 Федерального </w:t>
      </w:r>
      <w:hyperlink r:id="rId6" w:history="1">
        <w:r w:rsidRPr="0063700D">
          <w:rPr>
            <w:rFonts w:ascii="Times New Roman" w:hAnsi="Times New Roman" w:cs="Times New Roman"/>
            <w:sz w:val="28"/>
            <w:szCs w:val="28"/>
          </w:rPr>
          <w:t>закон</w:t>
        </w:r>
      </w:hyperlink>
      <w:r w:rsidRPr="0063700D">
        <w:rPr>
          <w:rFonts w:ascii="Times New Roman" w:hAnsi="Times New Roman" w:cs="Times New Roman"/>
          <w:sz w:val="28"/>
          <w:szCs w:val="28"/>
        </w:rPr>
        <w:t xml:space="preserve">а от 8 августа 2001 г. №129-ФЗ </w:t>
      </w:r>
      <w:r w:rsidRPr="00EF4D58">
        <w:rPr>
          <w:rFonts w:ascii="Times New Roman" w:hAnsi="Times New Roman" w:cs="Times New Roman"/>
          <w:sz w:val="28"/>
          <w:szCs w:val="28"/>
        </w:rPr>
        <w:t>(</w:t>
      </w:r>
      <w:r>
        <w:rPr>
          <w:rFonts w:ascii="Times New Roman" w:hAnsi="Times New Roman" w:cs="Times New Roman"/>
          <w:sz w:val="28"/>
          <w:szCs w:val="28"/>
        </w:rPr>
        <w:t xml:space="preserve">далее – Закон 129-ФЗ) </w:t>
      </w:r>
      <w:r w:rsidRPr="0063700D">
        <w:rPr>
          <w:rFonts w:ascii="Times New Roman" w:hAnsi="Times New Roman" w:cs="Times New Roman"/>
          <w:sz w:val="28"/>
          <w:szCs w:val="28"/>
        </w:rPr>
        <w:t>допускается в случае:</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sidRPr="00EF4D58">
        <w:rPr>
          <w:rFonts w:ascii="Times New Roman" w:hAnsi="Times New Roman" w:cs="Times New Roman"/>
          <w:sz w:val="28"/>
          <w:szCs w:val="28"/>
        </w:rPr>
        <w:t xml:space="preserve">1) непредставления заявителем определенных </w:t>
      </w:r>
      <w:r>
        <w:rPr>
          <w:rFonts w:ascii="Times New Roman" w:hAnsi="Times New Roman" w:cs="Times New Roman"/>
          <w:sz w:val="28"/>
          <w:szCs w:val="28"/>
        </w:rPr>
        <w:t>Законом 129-ФЗ</w:t>
      </w:r>
      <w:r w:rsidRPr="00EF4D58">
        <w:rPr>
          <w:rFonts w:ascii="Times New Roman" w:hAnsi="Times New Roman" w:cs="Times New Roman"/>
          <w:sz w:val="28"/>
          <w:szCs w:val="28"/>
        </w:rPr>
        <w:t xml:space="preserve"> </w:t>
      </w:r>
      <w:hyperlink r:id="rId7" w:history="1">
        <w:r w:rsidRPr="00EF4D58">
          <w:rPr>
            <w:rFonts w:ascii="Times New Roman" w:hAnsi="Times New Roman" w:cs="Times New Roman"/>
            <w:sz w:val="28"/>
            <w:szCs w:val="28"/>
          </w:rPr>
          <w:t>необходимых</w:t>
        </w:r>
      </w:hyperlink>
      <w:r w:rsidRPr="00EF4D58">
        <w:rPr>
          <w:rFonts w:ascii="Times New Roman" w:hAnsi="Times New Roman" w:cs="Times New Roman"/>
          <w:sz w:val="28"/>
          <w:szCs w:val="28"/>
        </w:rPr>
        <w:t xml:space="preserve"> для государственной регистрации документов, за исключением предусмотренных </w:t>
      </w:r>
      <w:r>
        <w:rPr>
          <w:rFonts w:ascii="Times New Roman" w:hAnsi="Times New Roman" w:cs="Times New Roman"/>
          <w:sz w:val="28"/>
          <w:szCs w:val="28"/>
        </w:rPr>
        <w:t>Законом 129-ФЗ</w:t>
      </w:r>
      <w:r w:rsidRPr="00EF4D58">
        <w:rPr>
          <w:rFonts w:ascii="Times New Roman" w:hAnsi="Times New Roman" w:cs="Times New Roman"/>
          <w:sz w:val="28"/>
          <w:szCs w:val="28"/>
        </w:rPr>
        <w:t xml:space="preserve"> и иными федеральными законами случаев предоставления таких документов (содержащихся в них сведений) по межведомственному запросу регистрирующего органа или органа, который в соответствии с </w:t>
      </w:r>
      <w:r>
        <w:rPr>
          <w:rFonts w:ascii="Times New Roman" w:hAnsi="Times New Roman" w:cs="Times New Roman"/>
          <w:sz w:val="28"/>
          <w:szCs w:val="28"/>
        </w:rPr>
        <w:t>Законом 129-ФЗ</w:t>
      </w:r>
      <w:r w:rsidRPr="00EF4D58">
        <w:rPr>
          <w:rFonts w:ascii="Times New Roman" w:hAnsi="Times New Roman" w:cs="Times New Roman"/>
          <w:sz w:val="28"/>
          <w:szCs w:val="28"/>
        </w:rPr>
        <w:t xml:space="preserve"> или федеральными законами, устанавливающими специальный порядок регистрации отдельных видов юридических лиц, уполномочен принимать решение о государственной регистрации юридического лица;</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EF4D58">
        <w:rPr>
          <w:rFonts w:ascii="Times New Roman" w:hAnsi="Times New Roman" w:cs="Times New Roman"/>
          <w:sz w:val="28"/>
          <w:szCs w:val="28"/>
        </w:rPr>
        <w:t>) представления документов в ненадлежащий регистрирующий орган;</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EF4D58">
        <w:rPr>
          <w:rFonts w:ascii="Times New Roman" w:hAnsi="Times New Roman" w:cs="Times New Roman"/>
          <w:sz w:val="28"/>
          <w:szCs w:val="28"/>
        </w:rPr>
        <w:t xml:space="preserve">) предусмотренном </w:t>
      </w:r>
      <w:hyperlink r:id="rId8" w:history="1">
        <w:r w:rsidRPr="00EF4D58">
          <w:rPr>
            <w:rFonts w:ascii="Times New Roman" w:hAnsi="Times New Roman" w:cs="Times New Roman"/>
            <w:sz w:val="28"/>
            <w:szCs w:val="28"/>
          </w:rPr>
          <w:t>пунктом 3 статьи 13.1</w:t>
        </w:r>
      </w:hyperlink>
      <w:r w:rsidRPr="00EF4D58">
        <w:rPr>
          <w:rFonts w:ascii="Times New Roman" w:hAnsi="Times New Roman" w:cs="Times New Roman"/>
          <w:sz w:val="28"/>
          <w:szCs w:val="28"/>
        </w:rPr>
        <w:t xml:space="preserve">, пунктом 2 </w:t>
      </w:r>
      <w:hyperlink r:id="rId9" w:history="1">
        <w:r w:rsidRPr="00EF4D58">
          <w:rPr>
            <w:rFonts w:ascii="Times New Roman" w:hAnsi="Times New Roman" w:cs="Times New Roman"/>
            <w:sz w:val="28"/>
            <w:szCs w:val="28"/>
          </w:rPr>
          <w:t>статьи 20</w:t>
        </w:r>
      </w:hyperlink>
      <w:r w:rsidRPr="00EF4D58">
        <w:rPr>
          <w:rFonts w:ascii="Times New Roman" w:hAnsi="Times New Roman" w:cs="Times New Roman"/>
          <w:sz w:val="28"/>
          <w:szCs w:val="28"/>
        </w:rPr>
        <w:t xml:space="preserve"> или пунктом 4 статьи </w:t>
      </w:r>
      <w:hyperlink r:id="rId10" w:history="1">
        <w:r w:rsidRPr="00EF4D58">
          <w:rPr>
            <w:rFonts w:ascii="Times New Roman" w:hAnsi="Times New Roman" w:cs="Times New Roman"/>
            <w:sz w:val="28"/>
            <w:szCs w:val="28"/>
          </w:rPr>
          <w:t>22.1</w:t>
        </w:r>
      </w:hyperlink>
      <w:r w:rsidRPr="00EF4D58">
        <w:rPr>
          <w:rFonts w:ascii="Times New Roman" w:hAnsi="Times New Roman" w:cs="Times New Roman"/>
          <w:sz w:val="28"/>
          <w:szCs w:val="28"/>
        </w:rPr>
        <w:t xml:space="preserve"> </w:t>
      </w:r>
      <w:r>
        <w:rPr>
          <w:rFonts w:ascii="Times New Roman" w:hAnsi="Times New Roman" w:cs="Times New Roman"/>
          <w:sz w:val="28"/>
          <w:szCs w:val="28"/>
        </w:rPr>
        <w:t>Закона 129-ФЗ</w:t>
      </w:r>
      <w:r w:rsidRPr="00EF4D58">
        <w:rPr>
          <w:rFonts w:ascii="Times New Roman" w:hAnsi="Times New Roman" w:cs="Times New Roman"/>
          <w:sz w:val="28"/>
          <w:szCs w:val="28"/>
        </w:rPr>
        <w:t>;</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EF4D58">
        <w:rPr>
          <w:rFonts w:ascii="Times New Roman" w:hAnsi="Times New Roman" w:cs="Times New Roman"/>
          <w:sz w:val="28"/>
          <w:szCs w:val="28"/>
        </w:rPr>
        <w:t>) несоблюдения нотариальной формы представляемых документов в случаях, если такая форма обязательна в соответствии с федеральными законами;</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F4D58">
        <w:rPr>
          <w:rFonts w:ascii="Times New Roman" w:hAnsi="Times New Roman" w:cs="Times New Roman"/>
          <w:sz w:val="28"/>
          <w:szCs w:val="28"/>
        </w:rPr>
        <w:t>) подписания неуполномоченным лицом заявления о государственной регистрации или заявления о внесении изменений в сведения о юридическом лице, содержащиеся в едином государственном реестре юридических лиц;</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EF4D58">
        <w:rPr>
          <w:rFonts w:ascii="Times New Roman" w:hAnsi="Times New Roman" w:cs="Times New Roman"/>
          <w:sz w:val="28"/>
          <w:szCs w:val="28"/>
        </w:rPr>
        <w:t>) выхода участников общества с ограниченной ответственностью из общества, в результате которого в обществе не остается ни одного участника, а также выхода единственного участника общества с ограниченной ответственностью из общества;</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EF4D58">
        <w:rPr>
          <w:rFonts w:ascii="Times New Roman" w:hAnsi="Times New Roman" w:cs="Times New Roman"/>
          <w:sz w:val="28"/>
          <w:szCs w:val="28"/>
        </w:rPr>
        <w:t>) несоответствия наименования юридического лица требованиям федерального закона;</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EF4D58">
        <w:rPr>
          <w:rFonts w:ascii="Times New Roman" w:hAnsi="Times New Roman" w:cs="Times New Roman"/>
          <w:sz w:val="28"/>
          <w:szCs w:val="28"/>
        </w:rPr>
        <w:t xml:space="preserve">) наличия сведений о невыполнении требований, предусмотренных </w:t>
      </w:r>
      <w:hyperlink r:id="rId11" w:history="1">
        <w:r w:rsidRPr="00EF4D58">
          <w:rPr>
            <w:rFonts w:ascii="Times New Roman" w:hAnsi="Times New Roman" w:cs="Times New Roman"/>
            <w:sz w:val="28"/>
            <w:szCs w:val="28"/>
          </w:rPr>
          <w:t>подпунктом "ж" пункта 1 статьи 14</w:t>
        </w:r>
      </w:hyperlink>
      <w:r w:rsidRPr="00EF4D58">
        <w:rPr>
          <w:rFonts w:ascii="Times New Roman" w:hAnsi="Times New Roman" w:cs="Times New Roman"/>
          <w:sz w:val="28"/>
          <w:szCs w:val="28"/>
        </w:rPr>
        <w:t xml:space="preserve">, </w:t>
      </w:r>
      <w:hyperlink r:id="rId12" w:history="1">
        <w:r w:rsidRPr="00EF4D58">
          <w:rPr>
            <w:rFonts w:ascii="Times New Roman" w:hAnsi="Times New Roman" w:cs="Times New Roman"/>
            <w:sz w:val="28"/>
            <w:szCs w:val="28"/>
          </w:rPr>
          <w:t>подпунктом "г" пункта 1 статьи 21</w:t>
        </w:r>
      </w:hyperlink>
      <w:r w:rsidRPr="00EF4D58">
        <w:rPr>
          <w:rFonts w:ascii="Times New Roman" w:hAnsi="Times New Roman" w:cs="Times New Roman"/>
          <w:sz w:val="28"/>
          <w:szCs w:val="28"/>
        </w:rPr>
        <w:t xml:space="preserve">, </w:t>
      </w:r>
      <w:hyperlink r:id="rId13" w:history="1">
        <w:r w:rsidRPr="00EF4D58">
          <w:rPr>
            <w:rFonts w:ascii="Times New Roman" w:hAnsi="Times New Roman" w:cs="Times New Roman"/>
            <w:sz w:val="28"/>
            <w:szCs w:val="28"/>
          </w:rPr>
          <w:t>подпунктом "в" пункта 1 статьи 22.3</w:t>
        </w:r>
      </w:hyperlink>
      <w:r w:rsidRPr="00EF4D58">
        <w:rPr>
          <w:rFonts w:ascii="Times New Roman" w:hAnsi="Times New Roman" w:cs="Times New Roman"/>
          <w:sz w:val="28"/>
          <w:szCs w:val="28"/>
        </w:rPr>
        <w:t xml:space="preserve"> </w:t>
      </w:r>
      <w:r>
        <w:rPr>
          <w:rFonts w:ascii="Times New Roman" w:hAnsi="Times New Roman" w:cs="Times New Roman"/>
          <w:sz w:val="28"/>
          <w:szCs w:val="28"/>
        </w:rPr>
        <w:t>Закона 129-ФЗ</w:t>
      </w:r>
      <w:r w:rsidRPr="00EF4D58">
        <w:rPr>
          <w:rFonts w:ascii="Times New Roman" w:hAnsi="Times New Roman" w:cs="Times New Roman"/>
          <w:sz w:val="28"/>
          <w:szCs w:val="28"/>
        </w:rPr>
        <w:t>;</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EF4D58">
        <w:rPr>
          <w:rFonts w:ascii="Times New Roman" w:hAnsi="Times New Roman" w:cs="Times New Roman"/>
          <w:sz w:val="28"/>
          <w:szCs w:val="28"/>
        </w:rPr>
        <w:t xml:space="preserve">) получения в соответствии с </w:t>
      </w:r>
      <w:hyperlink r:id="rId14" w:history="1">
        <w:r w:rsidRPr="00EF4D58">
          <w:rPr>
            <w:rFonts w:ascii="Times New Roman" w:hAnsi="Times New Roman" w:cs="Times New Roman"/>
            <w:sz w:val="28"/>
            <w:szCs w:val="28"/>
          </w:rPr>
          <w:t>подпунктом "в" статьи 21.2</w:t>
        </w:r>
      </w:hyperlink>
      <w:r w:rsidRPr="00EF4D58">
        <w:rPr>
          <w:rFonts w:ascii="Times New Roman" w:hAnsi="Times New Roman" w:cs="Times New Roman"/>
          <w:sz w:val="28"/>
          <w:szCs w:val="28"/>
        </w:rPr>
        <w:t xml:space="preserve"> </w:t>
      </w:r>
      <w:r>
        <w:rPr>
          <w:rFonts w:ascii="Times New Roman" w:hAnsi="Times New Roman" w:cs="Times New Roman"/>
          <w:sz w:val="28"/>
          <w:szCs w:val="28"/>
        </w:rPr>
        <w:t>Закона 129-ФЗ</w:t>
      </w:r>
      <w:r w:rsidRPr="00EF4D58">
        <w:rPr>
          <w:rFonts w:ascii="Times New Roman" w:hAnsi="Times New Roman" w:cs="Times New Roman"/>
          <w:sz w:val="28"/>
          <w:szCs w:val="28"/>
        </w:rPr>
        <w:t xml:space="preserve"> от федерального органа исполнительной власти, осуществляющего функции по государственной регистрации прав на недвижимое имущество и сделок с ним, информации об отсутствии сведений, подтверждающих государственную регистрацию перехода права собственности на имущественный комплекс унитарного предприятия или на имущество учреждения, если документ, подтверждающий государственную регистрацию перехода права собственности на имущественный комплекс унитарного предприятия или на имущество учреждения, не представлен заявителем по собственной инициативе;</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EF4D58">
        <w:rPr>
          <w:rFonts w:ascii="Times New Roman" w:hAnsi="Times New Roman" w:cs="Times New Roman"/>
          <w:sz w:val="28"/>
          <w:szCs w:val="28"/>
        </w:rPr>
        <w:t>) несоответствия сведений о документе, удостоверяющем личность гражданина Российской Федерации, указанных в заявлении о государственной регистрации, сведениям, полученным регистрирующим органом от органов, осуществляющих выдачу или замену таких документов;</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Pr="00EF4D58">
        <w:rPr>
          <w:rFonts w:ascii="Times New Roman" w:hAnsi="Times New Roman" w:cs="Times New Roman"/>
          <w:sz w:val="28"/>
          <w:szCs w:val="28"/>
        </w:rPr>
        <w:t>) получения регистрирующим органом возражения физического лица относительно предстоящего внесения данных о нем в единый государственный реестр юридических лиц;</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Pr="00EF4D58">
        <w:rPr>
          <w:rFonts w:ascii="Times New Roman" w:hAnsi="Times New Roman" w:cs="Times New Roman"/>
          <w:sz w:val="28"/>
          <w:szCs w:val="28"/>
        </w:rPr>
        <w:t>) если в течение срока, установленного для государственной регистрации, но до внесения записи в соответствующий государственный реестр или принятия решения об отказе в государственной регистрации в регистрирующий орган поступит судебный акт или акт судебного пристава-исполнителя, содержащие запрет на совершение регистрирующим органом определенных регистрационных действий;</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Pr="00EF4D58">
        <w:rPr>
          <w:rFonts w:ascii="Times New Roman" w:hAnsi="Times New Roman" w:cs="Times New Roman"/>
          <w:sz w:val="28"/>
          <w:szCs w:val="28"/>
        </w:rPr>
        <w:t>) если физическое лицо - учредитель (участник) юридического лица, являющегося коммерческой организацией, или физическое лицо, регистрируемое в качестве индивидуального предпринимателя, на основании вступившего в силу приговора суда лишено права заниматься предпринимательской деятельностью на определенный срок и такой срок не истек;</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EF4D58">
        <w:rPr>
          <w:rFonts w:ascii="Times New Roman" w:hAnsi="Times New Roman" w:cs="Times New Roman"/>
          <w:sz w:val="28"/>
          <w:szCs w:val="28"/>
        </w:rPr>
        <w:t>) если лицом, имеющим право без доверенности действовать от имени юридического лица (в том числе от имени управляющей организации), является физическое лицо, в отношении которого имеется вступившее в силу постановление по делу об административном правонарушении, в соответствии с которым указанному лицу назначено административное наказание в виде дисквалификации, и срок, на который она установлена, не истек;</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Pr="00EF4D58">
        <w:rPr>
          <w:rFonts w:ascii="Times New Roman" w:hAnsi="Times New Roman" w:cs="Times New Roman"/>
          <w:sz w:val="28"/>
          <w:szCs w:val="28"/>
        </w:rPr>
        <w:t>) если в отношении индивидуального предпринимателя, являющегося управляющим юридического лица, имеется вступившее в силу постановление по делу об административном правонарушении, в соответствии с которым указанному лицу назначено административное наказание в виде дисквалификации, и срок, на который она установлена, не истек;</w:t>
      </w:r>
    </w:p>
    <w:p w:rsidR="00974727" w:rsidRPr="00EF4D58" w:rsidRDefault="00974727" w:rsidP="00EF20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Pr="00EF4D58">
        <w:rPr>
          <w:rFonts w:ascii="Times New Roman" w:hAnsi="Times New Roman" w:cs="Times New Roman"/>
          <w:sz w:val="28"/>
          <w:szCs w:val="28"/>
        </w:rPr>
        <w:t xml:space="preserve">) при наличии у регистрирующего органа подтвержденной информации о недостоверности содержащихся в представленных в регистрирующий орган документах сведений, предусмотренных </w:t>
      </w:r>
      <w:hyperlink r:id="rId15" w:history="1">
        <w:r w:rsidRPr="00EF4D58">
          <w:rPr>
            <w:rFonts w:ascii="Times New Roman" w:hAnsi="Times New Roman" w:cs="Times New Roman"/>
            <w:sz w:val="28"/>
            <w:szCs w:val="28"/>
          </w:rPr>
          <w:t>подпунктом "в" пункта 1 статьи 5</w:t>
        </w:r>
      </w:hyperlink>
      <w:r w:rsidRPr="00EF4D58">
        <w:rPr>
          <w:rFonts w:ascii="Times New Roman" w:hAnsi="Times New Roman" w:cs="Times New Roman"/>
          <w:sz w:val="28"/>
          <w:szCs w:val="28"/>
        </w:rPr>
        <w:t xml:space="preserve"> </w:t>
      </w:r>
      <w:r>
        <w:rPr>
          <w:rFonts w:ascii="Times New Roman" w:hAnsi="Times New Roman" w:cs="Times New Roman"/>
          <w:sz w:val="28"/>
          <w:szCs w:val="28"/>
        </w:rPr>
        <w:t>Закон 129-ФЗ</w:t>
      </w:r>
      <w:r w:rsidRPr="00EF4D58">
        <w:rPr>
          <w:rFonts w:ascii="Times New Roman" w:hAnsi="Times New Roman" w:cs="Times New Roman"/>
          <w:sz w:val="28"/>
          <w:szCs w:val="28"/>
        </w:rPr>
        <w:t>.</w:t>
      </w:r>
    </w:p>
    <w:sectPr w:rsidR="00974727" w:rsidRPr="00EF4D58" w:rsidSect="00163888">
      <w:headerReference w:type="default" r:id="rId16"/>
      <w:pgSz w:w="11906" w:h="16838"/>
      <w:pgMar w:top="567" w:right="851" w:bottom="567" w:left="1134" w:header="708" w:footer="708" w:gutter="0"/>
      <w:pgNumType w:start="2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727" w:rsidRDefault="00974727" w:rsidP="00163888">
      <w:pPr>
        <w:spacing w:after="0" w:line="240" w:lineRule="auto"/>
        <w:rPr>
          <w:rFonts w:cs="Times New Roman"/>
        </w:rPr>
      </w:pPr>
      <w:r>
        <w:rPr>
          <w:rFonts w:cs="Times New Roman"/>
        </w:rPr>
        <w:separator/>
      </w:r>
    </w:p>
  </w:endnote>
  <w:endnote w:type="continuationSeparator" w:id="1">
    <w:p w:rsidR="00974727" w:rsidRDefault="00974727" w:rsidP="00163888">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727" w:rsidRDefault="00974727" w:rsidP="00163888">
      <w:pPr>
        <w:spacing w:after="0" w:line="240" w:lineRule="auto"/>
        <w:rPr>
          <w:rFonts w:cs="Times New Roman"/>
        </w:rPr>
      </w:pPr>
      <w:r>
        <w:rPr>
          <w:rFonts w:cs="Times New Roman"/>
        </w:rPr>
        <w:separator/>
      </w:r>
    </w:p>
  </w:footnote>
  <w:footnote w:type="continuationSeparator" w:id="1">
    <w:p w:rsidR="00974727" w:rsidRDefault="00974727" w:rsidP="00163888">
      <w:pPr>
        <w:spacing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727" w:rsidRPr="00163888" w:rsidRDefault="00974727">
    <w:pPr>
      <w:pStyle w:val="Header"/>
      <w:jc w:val="center"/>
      <w:rPr>
        <w:rFonts w:ascii="Times New Roman" w:hAnsi="Times New Roman" w:cs="Times New Roman"/>
      </w:rPr>
    </w:pPr>
    <w:r w:rsidRPr="00163888">
      <w:rPr>
        <w:rFonts w:ascii="Times New Roman" w:hAnsi="Times New Roman" w:cs="Times New Roman"/>
      </w:rPr>
      <w:fldChar w:fldCharType="begin"/>
    </w:r>
    <w:r w:rsidRPr="00163888">
      <w:rPr>
        <w:rFonts w:ascii="Times New Roman" w:hAnsi="Times New Roman" w:cs="Times New Roman"/>
      </w:rPr>
      <w:instrText>PAGE   \* MERGEFORMAT</w:instrText>
    </w:r>
    <w:r w:rsidRPr="00163888">
      <w:rPr>
        <w:rFonts w:ascii="Times New Roman" w:hAnsi="Times New Roman" w:cs="Times New Roman"/>
      </w:rPr>
      <w:fldChar w:fldCharType="separate"/>
    </w:r>
    <w:r>
      <w:rPr>
        <w:rFonts w:ascii="Times New Roman" w:hAnsi="Times New Roman" w:cs="Times New Roman"/>
        <w:noProof/>
      </w:rPr>
      <w:t>22</w:t>
    </w:r>
    <w:r w:rsidRPr="00163888">
      <w:rPr>
        <w:rFonts w:ascii="Times New Roman" w:hAnsi="Times New Roman" w:cs="Times New Roman"/>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7492"/>
    <w:rsid w:val="00003008"/>
    <w:rsid w:val="00004D3A"/>
    <w:rsid w:val="00010611"/>
    <w:rsid w:val="000225D3"/>
    <w:rsid w:val="00024801"/>
    <w:rsid w:val="000306A0"/>
    <w:rsid w:val="000306B8"/>
    <w:rsid w:val="000321D9"/>
    <w:rsid w:val="00041F50"/>
    <w:rsid w:val="00043038"/>
    <w:rsid w:val="00051C01"/>
    <w:rsid w:val="00057627"/>
    <w:rsid w:val="000679DF"/>
    <w:rsid w:val="00067CDB"/>
    <w:rsid w:val="0008513C"/>
    <w:rsid w:val="00086584"/>
    <w:rsid w:val="00096F45"/>
    <w:rsid w:val="000A62C0"/>
    <w:rsid w:val="000A7888"/>
    <w:rsid w:val="000B3223"/>
    <w:rsid w:val="000B71F1"/>
    <w:rsid w:val="000C2669"/>
    <w:rsid w:val="000C4158"/>
    <w:rsid w:val="000D2866"/>
    <w:rsid w:val="000D6BFF"/>
    <w:rsid w:val="000D6D85"/>
    <w:rsid w:val="00100DB9"/>
    <w:rsid w:val="00101B28"/>
    <w:rsid w:val="00115202"/>
    <w:rsid w:val="001153DB"/>
    <w:rsid w:val="00116B43"/>
    <w:rsid w:val="001211CD"/>
    <w:rsid w:val="00124058"/>
    <w:rsid w:val="001242F7"/>
    <w:rsid w:val="00126DAB"/>
    <w:rsid w:val="00131725"/>
    <w:rsid w:val="00143AA1"/>
    <w:rsid w:val="00145025"/>
    <w:rsid w:val="0015059C"/>
    <w:rsid w:val="0015518C"/>
    <w:rsid w:val="00163888"/>
    <w:rsid w:val="00164728"/>
    <w:rsid w:val="00171C27"/>
    <w:rsid w:val="001770C4"/>
    <w:rsid w:val="00180315"/>
    <w:rsid w:val="00183E9B"/>
    <w:rsid w:val="00185FA3"/>
    <w:rsid w:val="0019062D"/>
    <w:rsid w:val="00194B9C"/>
    <w:rsid w:val="00194D4E"/>
    <w:rsid w:val="001A2E82"/>
    <w:rsid w:val="001A3470"/>
    <w:rsid w:val="001A37D4"/>
    <w:rsid w:val="001A4F89"/>
    <w:rsid w:val="001A5893"/>
    <w:rsid w:val="001C11DC"/>
    <w:rsid w:val="001D509C"/>
    <w:rsid w:val="001F078C"/>
    <w:rsid w:val="001F0AF8"/>
    <w:rsid w:val="001F3080"/>
    <w:rsid w:val="001F575B"/>
    <w:rsid w:val="0020120C"/>
    <w:rsid w:val="002078B5"/>
    <w:rsid w:val="002078C4"/>
    <w:rsid w:val="00210197"/>
    <w:rsid w:val="002110B5"/>
    <w:rsid w:val="00212F8D"/>
    <w:rsid w:val="00216C9A"/>
    <w:rsid w:val="002259F5"/>
    <w:rsid w:val="00227522"/>
    <w:rsid w:val="00240780"/>
    <w:rsid w:val="00245E22"/>
    <w:rsid w:val="00252303"/>
    <w:rsid w:val="002527E2"/>
    <w:rsid w:val="00252B2E"/>
    <w:rsid w:val="0025633E"/>
    <w:rsid w:val="0026097C"/>
    <w:rsid w:val="00260F1B"/>
    <w:rsid w:val="00263B31"/>
    <w:rsid w:val="0026511A"/>
    <w:rsid w:val="002713E7"/>
    <w:rsid w:val="00273869"/>
    <w:rsid w:val="00276D5E"/>
    <w:rsid w:val="002816E8"/>
    <w:rsid w:val="00284BAA"/>
    <w:rsid w:val="00286C7D"/>
    <w:rsid w:val="00294B4A"/>
    <w:rsid w:val="002A1E8D"/>
    <w:rsid w:val="002A7019"/>
    <w:rsid w:val="002C6640"/>
    <w:rsid w:val="002D0273"/>
    <w:rsid w:val="002D12BA"/>
    <w:rsid w:val="002E416E"/>
    <w:rsid w:val="002F3A6C"/>
    <w:rsid w:val="0030594C"/>
    <w:rsid w:val="0031045E"/>
    <w:rsid w:val="003153D9"/>
    <w:rsid w:val="00320FB7"/>
    <w:rsid w:val="00324AAA"/>
    <w:rsid w:val="0033350E"/>
    <w:rsid w:val="00335204"/>
    <w:rsid w:val="003354D4"/>
    <w:rsid w:val="003417F6"/>
    <w:rsid w:val="00343AD8"/>
    <w:rsid w:val="00345895"/>
    <w:rsid w:val="0035012D"/>
    <w:rsid w:val="00350DFB"/>
    <w:rsid w:val="00365DD7"/>
    <w:rsid w:val="00367495"/>
    <w:rsid w:val="00367C47"/>
    <w:rsid w:val="00370DCD"/>
    <w:rsid w:val="00373872"/>
    <w:rsid w:val="003753E1"/>
    <w:rsid w:val="0037717B"/>
    <w:rsid w:val="00377A7D"/>
    <w:rsid w:val="00380760"/>
    <w:rsid w:val="00385E87"/>
    <w:rsid w:val="003872FF"/>
    <w:rsid w:val="00391F3D"/>
    <w:rsid w:val="003924D5"/>
    <w:rsid w:val="00392781"/>
    <w:rsid w:val="00396ADD"/>
    <w:rsid w:val="003A0D7A"/>
    <w:rsid w:val="003A3B02"/>
    <w:rsid w:val="003A490B"/>
    <w:rsid w:val="003A4FE8"/>
    <w:rsid w:val="003A7C14"/>
    <w:rsid w:val="003C0E30"/>
    <w:rsid w:val="003C24EB"/>
    <w:rsid w:val="003C33B7"/>
    <w:rsid w:val="003C3D70"/>
    <w:rsid w:val="003C51FF"/>
    <w:rsid w:val="003C608D"/>
    <w:rsid w:val="003D0519"/>
    <w:rsid w:val="003D15AB"/>
    <w:rsid w:val="003E1CB9"/>
    <w:rsid w:val="003E49A7"/>
    <w:rsid w:val="003F162B"/>
    <w:rsid w:val="003F18CC"/>
    <w:rsid w:val="003F376F"/>
    <w:rsid w:val="003F4038"/>
    <w:rsid w:val="003F65B2"/>
    <w:rsid w:val="003F6AEA"/>
    <w:rsid w:val="00401870"/>
    <w:rsid w:val="0040318C"/>
    <w:rsid w:val="00407663"/>
    <w:rsid w:val="004118CD"/>
    <w:rsid w:val="00420319"/>
    <w:rsid w:val="00420A9B"/>
    <w:rsid w:val="004222A5"/>
    <w:rsid w:val="004279AE"/>
    <w:rsid w:val="00432BD0"/>
    <w:rsid w:val="00433204"/>
    <w:rsid w:val="00445B14"/>
    <w:rsid w:val="0044790A"/>
    <w:rsid w:val="0045389A"/>
    <w:rsid w:val="00454567"/>
    <w:rsid w:val="00455758"/>
    <w:rsid w:val="00455877"/>
    <w:rsid w:val="00463910"/>
    <w:rsid w:val="004848E4"/>
    <w:rsid w:val="00487687"/>
    <w:rsid w:val="00490A6F"/>
    <w:rsid w:val="00495E00"/>
    <w:rsid w:val="00495F35"/>
    <w:rsid w:val="004A2811"/>
    <w:rsid w:val="004A67C2"/>
    <w:rsid w:val="004B37F5"/>
    <w:rsid w:val="004B4282"/>
    <w:rsid w:val="004C2CB1"/>
    <w:rsid w:val="004C457C"/>
    <w:rsid w:val="004D64BF"/>
    <w:rsid w:val="004E4CC0"/>
    <w:rsid w:val="004E6319"/>
    <w:rsid w:val="004F112D"/>
    <w:rsid w:val="004F1911"/>
    <w:rsid w:val="004F583F"/>
    <w:rsid w:val="0050265B"/>
    <w:rsid w:val="0050397E"/>
    <w:rsid w:val="005074FF"/>
    <w:rsid w:val="00514A9E"/>
    <w:rsid w:val="005168CC"/>
    <w:rsid w:val="0052295B"/>
    <w:rsid w:val="00527269"/>
    <w:rsid w:val="00532C51"/>
    <w:rsid w:val="0053485E"/>
    <w:rsid w:val="005432FD"/>
    <w:rsid w:val="005442B7"/>
    <w:rsid w:val="0055726E"/>
    <w:rsid w:val="00564C24"/>
    <w:rsid w:val="0058093F"/>
    <w:rsid w:val="0058171B"/>
    <w:rsid w:val="00593A85"/>
    <w:rsid w:val="005A4398"/>
    <w:rsid w:val="005A5105"/>
    <w:rsid w:val="005B08DB"/>
    <w:rsid w:val="005C50B7"/>
    <w:rsid w:val="005D15BF"/>
    <w:rsid w:val="005D18F3"/>
    <w:rsid w:val="005E248F"/>
    <w:rsid w:val="005E4DF7"/>
    <w:rsid w:val="005E4F8B"/>
    <w:rsid w:val="005E6F7E"/>
    <w:rsid w:val="005F5507"/>
    <w:rsid w:val="005F7D8F"/>
    <w:rsid w:val="006003E9"/>
    <w:rsid w:val="0060222E"/>
    <w:rsid w:val="0060352C"/>
    <w:rsid w:val="0060783D"/>
    <w:rsid w:val="006078E4"/>
    <w:rsid w:val="006121D1"/>
    <w:rsid w:val="00614CBC"/>
    <w:rsid w:val="00615666"/>
    <w:rsid w:val="00617753"/>
    <w:rsid w:val="00621B5B"/>
    <w:rsid w:val="006255D2"/>
    <w:rsid w:val="00630869"/>
    <w:rsid w:val="00630A49"/>
    <w:rsid w:val="0063700D"/>
    <w:rsid w:val="00637AED"/>
    <w:rsid w:val="006441C6"/>
    <w:rsid w:val="006521AE"/>
    <w:rsid w:val="006535C2"/>
    <w:rsid w:val="00656F32"/>
    <w:rsid w:val="0065774E"/>
    <w:rsid w:val="00662DB1"/>
    <w:rsid w:val="00671081"/>
    <w:rsid w:val="00671649"/>
    <w:rsid w:val="00672FBD"/>
    <w:rsid w:val="006805B5"/>
    <w:rsid w:val="00680921"/>
    <w:rsid w:val="00683365"/>
    <w:rsid w:val="00684E0C"/>
    <w:rsid w:val="006907F0"/>
    <w:rsid w:val="0069136C"/>
    <w:rsid w:val="00694989"/>
    <w:rsid w:val="006A606C"/>
    <w:rsid w:val="006A6F12"/>
    <w:rsid w:val="006B5460"/>
    <w:rsid w:val="006C0E04"/>
    <w:rsid w:val="006C194C"/>
    <w:rsid w:val="006C57A9"/>
    <w:rsid w:val="006E1441"/>
    <w:rsid w:val="007101EB"/>
    <w:rsid w:val="007129BC"/>
    <w:rsid w:val="0072196E"/>
    <w:rsid w:val="00721EDF"/>
    <w:rsid w:val="00722536"/>
    <w:rsid w:val="00722E50"/>
    <w:rsid w:val="00723EFE"/>
    <w:rsid w:val="00727868"/>
    <w:rsid w:val="00733742"/>
    <w:rsid w:val="00734187"/>
    <w:rsid w:val="00735A4F"/>
    <w:rsid w:val="00736B32"/>
    <w:rsid w:val="00746C9D"/>
    <w:rsid w:val="007474ED"/>
    <w:rsid w:val="00754F7C"/>
    <w:rsid w:val="0076463C"/>
    <w:rsid w:val="00765DC3"/>
    <w:rsid w:val="007719A4"/>
    <w:rsid w:val="00772958"/>
    <w:rsid w:val="007746E7"/>
    <w:rsid w:val="0077608B"/>
    <w:rsid w:val="0077647C"/>
    <w:rsid w:val="0079364F"/>
    <w:rsid w:val="007B38DD"/>
    <w:rsid w:val="007B500B"/>
    <w:rsid w:val="007B69B4"/>
    <w:rsid w:val="007B69BD"/>
    <w:rsid w:val="007B74ED"/>
    <w:rsid w:val="007C121E"/>
    <w:rsid w:val="007C6DCB"/>
    <w:rsid w:val="007D0663"/>
    <w:rsid w:val="007D710A"/>
    <w:rsid w:val="007E4E26"/>
    <w:rsid w:val="007F32E8"/>
    <w:rsid w:val="007F70FC"/>
    <w:rsid w:val="00801DAB"/>
    <w:rsid w:val="00801E72"/>
    <w:rsid w:val="0080678B"/>
    <w:rsid w:val="008149E2"/>
    <w:rsid w:val="008233BB"/>
    <w:rsid w:val="00823C1E"/>
    <w:rsid w:val="008353E9"/>
    <w:rsid w:val="00837A05"/>
    <w:rsid w:val="00840C7F"/>
    <w:rsid w:val="00847BC5"/>
    <w:rsid w:val="008533A9"/>
    <w:rsid w:val="00855B41"/>
    <w:rsid w:val="00855B53"/>
    <w:rsid w:val="00857B46"/>
    <w:rsid w:val="008600B0"/>
    <w:rsid w:val="00861A6E"/>
    <w:rsid w:val="00862FEA"/>
    <w:rsid w:val="00863312"/>
    <w:rsid w:val="008661AF"/>
    <w:rsid w:val="00872773"/>
    <w:rsid w:val="00874478"/>
    <w:rsid w:val="008752BB"/>
    <w:rsid w:val="00884420"/>
    <w:rsid w:val="00884CCD"/>
    <w:rsid w:val="00885D3B"/>
    <w:rsid w:val="0089044B"/>
    <w:rsid w:val="0089077A"/>
    <w:rsid w:val="008927B0"/>
    <w:rsid w:val="008A26E3"/>
    <w:rsid w:val="008A4900"/>
    <w:rsid w:val="008A4E2F"/>
    <w:rsid w:val="008B0D33"/>
    <w:rsid w:val="008B1F7C"/>
    <w:rsid w:val="008B29F8"/>
    <w:rsid w:val="008B320F"/>
    <w:rsid w:val="008B68B7"/>
    <w:rsid w:val="008C18C7"/>
    <w:rsid w:val="008C3D25"/>
    <w:rsid w:val="008C486A"/>
    <w:rsid w:val="008D19BD"/>
    <w:rsid w:val="008D4364"/>
    <w:rsid w:val="008D71DA"/>
    <w:rsid w:val="008E68C8"/>
    <w:rsid w:val="008E72FF"/>
    <w:rsid w:val="008F0EF8"/>
    <w:rsid w:val="008F314D"/>
    <w:rsid w:val="008F3B35"/>
    <w:rsid w:val="008F4B92"/>
    <w:rsid w:val="009050F8"/>
    <w:rsid w:val="00910EAE"/>
    <w:rsid w:val="00923F99"/>
    <w:rsid w:val="00935406"/>
    <w:rsid w:val="00940AEA"/>
    <w:rsid w:val="009417F1"/>
    <w:rsid w:val="0094683B"/>
    <w:rsid w:val="00953F36"/>
    <w:rsid w:val="00961AC7"/>
    <w:rsid w:val="00961BF1"/>
    <w:rsid w:val="00963F5D"/>
    <w:rsid w:val="00964D0E"/>
    <w:rsid w:val="00974727"/>
    <w:rsid w:val="00975A15"/>
    <w:rsid w:val="00983F7A"/>
    <w:rsid w:val="009A02B3"/>
    <w:rsid w:val="009A210C"/>
    <w:rsid w:val="009A390A"/>
    <w:rsid w:val="009C0CDC"/>
    <w:rsid w:val="009C0E1C"/>
    <w:rsid w:val="009C12B9"/>
    <w:rsid w:val="009C2E9A"/>
    <w:rsid w:val="009C39FC"/>
    <w:rsid w:val="009D1530"/>
    <w:rsid w:val="009D265D"/>
    <w:rsid w:val="009D2B49"/>
    <w:rsid w:val="009E14BA"/>
    <w:rsid w:val="009E6C49"/>
    <w:rsid w:val="009E7D8F"/>
    <w:rsid w:val="009F1760"/>
    <w:rsid w:val="009F29EC"/>
    <w:rsid w:val="009F325F"/>
    <w:rsid w:val="009F4021"/>
    <w:rsid w:val="00A007AE"/>
    <w:rsid w:val="00A02E86"/>
    <w:rsid w:val="00A03154"/>
    <w:rsid w:val="00A04766"/>
    <w:rsid w:val="00A04AF5"/>
    <w:rsid w:val="00A055F1"/>
    <w:rsid w:val="00A0617E"/>
    <w:rsid w:val="00A068CF"/>
    <w:rsid w:val="00A06AA7"/>
    <w:rsid w:val="00A06F80"/>
    <w:rsid w:val="00A24FA5"/>
    <w:rsid w:val="00A25CD4"/>
    <w:rsid w:val="00A277F0"/>
    <w:rsid w:val="00A32E86"/>
    <w:rsid w:val="00A32FAD"/>
    <w:rsid w:val="00A524E7"/>
    <w:rsid w:val="00A5268D"/>
    <w:rsid w:val="00A538DE"/>
    <w:rsid w:val="00A53D6C"/>
    <w:rsid w:val="00A66737"/>
    <w:rsid w:val="00A71824"/>
    <w:rsid w:val="00A71B25"/>
    <w:rsid w:val="00A74AA2"/>
    <w:rsid w:val="00A772A9"/>
    <w:rsid w:val="00A77719"/>
    <w:rsid w:val="00A96390"/>
    <w:rsid w:val="00AA279A"/>
    <w:rsid w:val="00AB0574"/>
    <w:rsid w:val="00AB5E73"/>
    <w:rsid w:val="00AB7FCD"/>
    <w:rsid w:val="00AC76AE"/>
    <w:rsid w:val="00AD3063"/>
    <w:rsid w:val="00AD325D"/>
    <w:rsid w:val="00AE2002"/>
    <w:rsid w:val="00AE43A0"/>
    <w:rsid w:val="00AF05D8"/>
    <w:rsid w:val="00B077C3"/>
    <w:rsid w:val="00B11534"/>
    <w:rsid w:val="00B11C81"/>
    <w:rsid w:val="00B17D3E"/>
    <w:rsid w:val="00B24699"/>
    <w:rsid w:val="00B26A86"/>
    <w:rsid w:val="00B304DF"/>
    <w:rsid w:val="00B3209E"/>
    <w:rsid w:val="00B364D2"/>
    <w:rsid w:val="00B42919"/>
    <w:rsid w:val="00B47977"/>
    <w:rsid w:val="00B5094E"/>
    <w:rsid w:val="00B541E2"/>
    <w:rsid w:val="00B6330D"/>
    <w:rsid w:val="00B77489"/>
    <w:rsid w:val="00B83F5E"/>
    <w:rsid w:val="00B872AB"/>
    <w:rsid w:val="00B92BEB"/>
    <w:rsid w:val="00B933AC"/>
    <w:rsid w:val="00BA3CE2"/>
    <w:rsid w:val="00BA700D"/>
    <w:rsid w:val="00BB5865"/>
    <w:rsid w:val="00BB7BA7"/>
    <w:rsid w:val="00BC6EFF"/>
    <w:rsid w:val="00BD3D00"/>
    <w:rsid w:val="00BD4D1F"/>
    <w:rsid w:val="00BD683C"/>
    <w:rsid w:val="00BE1695"/>
    <w:rsid w:val="00BE54A5"/>
    <w:rsid w:val="00BF3FB3"/>
    <w:rsid w:val="00BF733A"/>
    <w:rsid w:val="00BF77E9"/>
    <w:rsid w:val="00C01457"/>
    <w:rsid w:val="00C03357"/>
    <w:rsid w:val="00C03433"/>
    <w:rsid w:val="00C043C9"/>
    <w:rsid w:val="00C048C9"/>
    <w:rsid w:val="00C20B11"/>
    <w:rsid w:val="00C320AA"/>
    <w:rsid w:val="00C335DE"/>
    <w:rsid w:val="00C404AF"/>
    <w:rsid w:val="00C435AB"/>
    <w:rsid w:val="00C43700"/>
    <w:rsid w:val="00C4484E"/>
    <w:rsid w:val="00C47577"/>
    <w:rsid w:val="00C476B0"/>
    <w:rsid w:val="00C517E8"/>
    <w:rsid w:val="00C523CC"/>
    <w:rsid w:val="00C524B7"/>
    <w:rsid w:val="00C53BD7"/>
    <w:rsid w:val="00C56227"/>
    <w:rsid w:val="00C60A42"/>
    <w:rsid w:val="00C62644"/>
    <w:rsid w:val="00C74671"/>
    <w:rsid w:val="00C8166D"/>
    <w:rsid w:val="00C83AA1"/>
    <w:rsid w:val="00C859A7"/>
    <w:rsid w:val="00C906D2"/>
    <w:rsid w:val="00CA0616"/>
    <w:rsid w:val="00CA0E86"/>
    <w:rsid w:val="00CA6029"/>
    <w:rsid w:val="00CB04DD"/>
    <w:rsid w:val="00CB0BE6"/>
    <w:rsid w:val="00CB1F47"/>
    <w:rsid w:val="00CB5F11"/>
    <w:rsid w:val="00CB615A"/>
    <w:rsid w:val="00CC058D"/>
    <w:rsid w:val="00CD1680"/>
    <w:rsid w:val="00CD6687"/>
    <w:rsid w:val="00CE752C"/>
    <w:rsid w:val="00CF431E"/>
    <w:rsid w:val="00CF4D60"/>
    <w:rsid w:val="00CF5D52"/>
    <w:rsid w:val="00CF6F4C"/>
    <w:rsid w:val="00D00E68"/>
    <w:rsid w:val="00D024DB"/>
    <w:rsid w:val="00D138F0"/>
    <w:rsid w:val="00D14E84"/>
    <w:rsid w:val="00D23892"/>
    <w:rsid w:val="00D4064E"/>
    <w:rsid w:val="00D44668"/>
    <w:rsid w:val="00D45E2A"/>
    <w:rsid w:val="00D47E99"/>
    <w:rsid w:val="00D52ABF"/>
    <w:rsid w:val="00D53235"/>
    <w:rsid w:val="00D567E0"/>
    <w:rsid w:val="00D60C21"/>
    <w:rsid w:val="00D6454F"/>
    <w:rsid w:val="00D717F8"/>
    <w:rsid w:val="00D763D5"/>
    <w:rsid w:val="00D76ED9"/>
    <w:rsid w:val="00D81334"/>
    <w:rsid w:val="00D830A4"/>
    <w:rsid w:val="00D92312"/>
    <w:rsid w:val="00D964E4"/>
    <w:rsid w:val="00DA159D"/>
    <w:rsid w:val="00DB05B4"/>
    <w:rsid w:val="00DB3FB1"/>
    <w:rsid w:val="00DB4306"/>
    <w:rsid w:val="00DB4852"/>
    <w:rsid w:val="00DC0BD1"/>
    <w:rsid w:val="00DC3BFE"/>
    <w:rsid w:val="00DC3DE8"/>
    <w:rsid w:val="00DC4532"/>
    <w:rsid w:val="00DD238F"/>
    <w:rsid w:val="00DD24BD"/>
    <w:rsid w:val="00DD5A85"/>
    <w:rsid w:val="00DD7C58"/>
    <w:rsid w:val="00DF1620"/>
    <w:rsid w:val="00E01B82"/>
    <w:rsid w:val="00E10337"/>
    <w:rsid w:val="00E24EC9"/>
    <w:rsid w:val="00E32E15"/>
    <w:rsid w:val="00E353A6"/>
    <w:rsid w:val="00E35D17"/>
    <w:rsid w:val="00E41FF3"/>
    <w:rsid w:val="00E57A07"/>
    <w:rsid w:val="00E71DB3"/>
    <w:rsid w:val="00E83519"/>
    <w:rsid w:val="00E86388"/>
    <w:rsid w:val="00E87F89"/>
    <w:rsid w:val="00E96598"/>
    <w:rsid w:val="00EA718F"/>
    <w:rsid w:val="00EB39A3"/>
    <w:rsid w:val="00EB4780"/>
    <w:rsid w:val="00EB5119"/>
    <w:rsid w:val="00EB7B53"/>
    <w:rsid w:val="00EC0A36"/>
    <w:rsid w:val="00EC7FE2"/>
    <w:rsid w:val="00ED4876"/>
    <w:rsid w:val="00EE6F2D"/>
    <w:rsid w:val="00EE7492"/>
    <w:rsid w:val="00EF09DA"/>
    <w:rsid w:val="00EF1DF6"/>
    <w:rsid w:val="00EF20A8"/>
    <w:rsid w:val="00EF4D58"/>
    <w:rsid w:val="00F00AF8"/>
    <w:rsid w:val="00F04E97"/>
    <w:rsid w:val="00F16540"/>
    <w:rsid w:val="00F223EA"/>
    <w:rsid w:val="00F35589"/>
    <w:rsid w:val="00F35BC0"/>
    <w:rsid w:val="00F37872"/>
    <w:rsid w:val="00F4033B"/>
    <w:rsid w:val="00F4089B"/>
    <w:rsid w:val="00F4245D"/>
    <w:rsid w:val="00F44BBE"/>
    <w:rsid w:val="00F46117"/>
    <w:rsid w:val="00F47051"/>
    <w:rsid w:val="00F47195"/>
    <w:rsid w:val="00F4746B"/>
    <w:rsid w:val="00F549A6"/>
    <w:rsid w:val="00F578F9"/>
    <w:rsid w:val="00F57BB4"/>
    <w:rsid w:val="00F6267E"/>
    <w:rsid w:val="00F63534"/>
    <w:rsid w:val="00F70FD2"/>
    <w:rsid w:val="00F72B4C"/>
    <w:rsid w:val="00F73FEC"/>
    <w:rsid w:val="00F74BCB"/>
    <w:rsid w:val="00F74E0E"/>
    <w:rsid w:val="00F84881"/>
    <w:rsid w:val="00F84FCD"/>
    <w:rsid w:val="00F9313B"/>
    <w:rsid w:val="00F933C2"/>
    <w:rsid w:val="00F9384C"/>
    <w:rsid w:val="00F93FEB"/>
    <w:rsid w:val="00F9452D"/>
    <w:rsid w:val="00F9495F"/>
    <w:rsid w:val="00F95620"/>
    <w:rsid w:val="00FA19CD"/>
    <w:rsid w:val="00FA4AC1"/>
    <w:rsid w:val="00FB67A0"/>
    <w:rsid w:val="00FC1F64"/>
    <w:rsid w:val="00FC2C52"/>
    <w:rsid w:val="00FD3759"/>
    <w:rsid w:val="00FD7F01"/>
    <w:rsid w:val="00FE0A43"/>
    <w:rsid w:val="00FE323F"/>
    <w:rsid w:val="00FE4ED9"/>
    <w:rsid w:val="00FF0EFA"/>
    <w:rsid w:val="00FF556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492"/>
    <w:pPr>
      <w:spacing w:after="200" w:line="276" w:lineRule="auto"/>
    </w:pPr>
    <w:rPr>
      <w:rFonts w:eastAsia="Times New Roman"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nformat">
    <w:name w:val="ConsPlusNonformat"/>
    <w:uiPriority w:val="99"/>
    <w:rsid w:val="00EE7492"/>
    <w:pPr>
      <w:widowControl w:val="0"/>
      <w:autoSpaceDE w:val="0"/>
      <w:autoSpaceDN w:val="0"/>
      <w:adjustRightInd w:val="0"/>
    </w:pPr>
    <w:rPr>
      <w:rFonts w:ascii="Courier New" w:hAnsi="Courier New" w:cs="Courier New"/>
      <w:sz w:val="20"/>
      <w:szCs w:val="20"/>
    </w:rPr>
  </w:style>
  <w:style w:type="table" w:styleId="TableGrid">
    <w:name w:val="Table Grid"/>
    <w:basedOn w:val="TableNormal"/>
    <w:uiPriority w:val="99"/>
    <w:rsid w:val="00EE749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6388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63888"/>
    <w:rPr>
      <w:rFonts w:ascii="Calibri" w:hAnsi="Calibri" w:cs="Calibri"/>
    </w:rPr>
  </w:style>
  <w:style w:type="paragraph" w:styleId="Footer">
    <w:name w:val="footer"/>
    <w:basedOn w:val="Normal"/>
    <w:link w:val="FooterChar"/>
    <w:uiPriority w:val="99"/>
    <w:rsid w:val="0016388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63888"/>
    <w:rPr>
      <w:rFonts w:ascii="Calibri"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BEA35B5E2F59732D2078EB9721E8551735EE2FFB706131F022383245DA6D9DACB4CFFEF2CEEX6L" TargetMode="External"/><Relationship Id="rId13" Type="http://schemas.openxmlformats.org/officeDocument/2006/relationships/hyperlink" Target="consultantplus://offline/ref=0BEA35B5E2F59732D2078EB9721E8551735EE2FFB706131F022383245DA6D9DACB4CFFE7E2XEL"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0BEA35B5E2F59732D2078EB9721E8551735DEAFEB403131F022383245DA6D9DACB4CFFEF2AE54B7EE7XBL" TargetMode="External"/><Relationship Id="rId12" Type="http://schemas.openxmlformats.org/officeDocument/2006/relationships/hyperlink" Target="consultantplus://offline/ref=0BEA35B5E2F59732D2078EB9721E8551735EE2FFB706131F022383245DA6D9DACB4CFFE7E2X8L"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consultantplus://offline/ref=3CF36283BE05661DF94872980F9EC25CAF5D35037B941E8190C11DCD3CZ3xAP" TargetMode="External"/><Relationship Id="rId11" Type="http://schemas.openxmlformats.org/officeDocument/2006/relationships/hyperlink" Target="consultantplus://offline/ref=0BEA35B5E2F59732D2078EB9721E8551735EE2FFB706131F022383245DA6D9DACB4CFFE7E2XBL" TargetMode="External"/><Relationship Id="rId5" Type="http://schemas.openxmlformats.org/officeDocument/2006/relationships/endnotes" Target="endnotes.xml"/><Relationship Id="rId15" Type="http://schemas.openxmlformats.org/officeDocument/2006/relationships/hyperlink" Target="consultantplus://offline/ref=0BEA35B5E2F59732D2078EB9721E8551735EE2FFB706131F022383245DA6D9DACB4CFFEAE2X3L" TargetMode="External"/><Relationship Id="rId10" Type="http://schemas.openxmlformats.org/officeDocument/2006/relationships/hyperlink" Target="consultantplus://offline/ref=0BEA35B5E2F59732D2078EB9721E8551735EE2FFB706131F022383245DA6D9DACB4CFFEF2AE5497FE7XBL" TargetMode="External"/><Relationship Id="rId4" Type="http://schemas.openxmlformats.org/officeDocument/2006/relationships/footnotes" Target="footnotes.xml"/><Relationship Id="rId9" Type="http://schemas.openxmlformats.org/officeDocument/2006/relationships/hyperlink" Target="consultantplus://offline/ref=0BEA35B5E2F59732D2078EB9721E8551735EE2FFB706131F022383245DA6D9DACB4CFFEF2AE54970E7X0L" TargetMode="External"/><Relationship Id="rId14" Type="http://schemas.openxmlformats.org/officeDocument/2006/relationships/hyperlink" Target="consultantplus://offline/ref=0BEA35B5E2F59732D2078EB9721E8551735EE2FFB706131F022383245DA6D9DACB4CFFEF2BEEX7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128</TotalTime>
  <Pages>2</Pages>
  <Words>915</Words>
  <Characters>5219</Characters>
  <Application>Microsoft Office Outlook</Application>
  <DocSecurity>0</DocSecurity>
  <Lines>0</Lines>
  <Paragraphs>0</Paragraphs>
  <ScaleCrop>false</ScaleCrop>
  <Company>Управление ФНС России по Тамбовской области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Федченко Светлана Игоревна</dc:creator>
  <cp:keywords/>
  <dc:description/>
  <cp:lastModifiedBy>6800-00-040</cp:lastModifiedBy>
  <cp:revision>22</cp:revision>
  <cp:lastPrinted>2014-11-18T07:01:00Z</cp:lastPrinted>
  <dcterms:created xsi:type="dcterms:W3CDTF">2013-09-02T15:48:00Z</dcterms:created>
  <dcterms:modified xsi:type="dcterms:W3CDTF">2014-11-18T07:02:00Z</dcterms:modified>
</cp:coreProperties>
</file>